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DA99D" w14:textId="77777777" w:rsidR="00115B71" w:rsidRDefault="00115B71" w:rsidP="00DE25B9">
      <w:pPr>
        <w:pStyle w:val="Unittitle"/>
      </w:pPr>
      <w:r>
        <w:t xml:space="preserve">3. Construction design principles </w:t>
      </w:r>
    </w:p>
    <w:p w14:paraId="5BF0B5FD" w14:textId="68A9FA04" w:rsidR="00115B71" w:rsidRPr="00C4105E" w:rsidRDefault="00115B71" w:rsidP="004E4E18">
      <w:pPr>
        <w:pStyle w:val="Heading1"/>
        <w:rPr>
          <w:color w:val="FC4421"/>
        </w:rPr>
      </w:pPr>
      <w:r w:rsidRPr="00C4105E">
        <w:rPr>
          <w:color w:val="FC4421"/>
        </w:rPr>
        <w:t xml:space="preserve">Worksheet </w:t>
      </w:r>
      <w:r w:rsidR="002C560A" w:rsidRPr="00C4105E">
        <w:rPr>
          <w:color w:val="FC4421"/>
        </w:rPr>
        <w:t>4</w:t>
      </w:r>
      <w:r w:rsidRPr="00C4105E">
        <w:rPr>
          <w:color w:val="FC4421"/>
        </w:rPr>
        <w:t>: Brownfield and greenfield sites research task (learner)</w:t>
      </w:r>
    </w:p>
    <w:p w14:paraId="3C828F77" w14:textId="77777777" w:rsidR="00115B71" w:rsidRPr="007475BF" w:rsidRDefault="00115B71" w:rsidP="005C004E">
      <w:pPr>
        <w:rPr>
          <w:rFonts w:cs="Arial"/>
          <w:szCs w:val="22"/>
        </w:rPr>
      </w:pPr>
      <w:r w:rsidRPr="007475BF">
        <w:rPr>
          <w:rFonts w:cs="Arial"/>
          <w:bCs/>
          <w:szCs w:val="22"/>
        </w:rPr>
        <w:t>Research the differences between brownfield and greenfield sites.</w:t>
      </w:r>
      <w:r w:rsidRPr="007475BF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77C698ED" w14:textId="77777777" w:rsidR="00115B71" w:rsidRPr="00FD6753" w:rsidRDefault="00115B71" w:rsidP="005C004E">
      <w:pPr>
        <w:rPr>
          <w:rFonts w:cs="Arial"/>
          <w:sz w:val="24"/>
        </w:rPr>
      </w:pPr>
    </w:p>
    <w:p w14:paraId="18E5ADFE" w14:textId="77777777" w:rsidR="00115B71" w:rsidRPr="00FD6753" w:rsidRDefault="00115B71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15B71" w:rsidRPr="00FD6753" w14:paraId="274D3A61" w14:textId="77777777" w:rsidTr="00C4105E">
        <w:tc>
          <w:tcPr>
            <w:tcW w:w="4508" w:type="dxa"/>
            <w:shd w:val="clear" w:color="auto" w:fill="FC4421"/>
          </w:tcPr>
          <w:p w14:paraId="3E50A059" w14:textId="77777777" w:rsidR="00115B71" w:rsidRPr="00C4105E" w:rsidRDefault="00115B71" w:rsidP="001951EF">
            <w:pPr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C4105E">
              <w:rPr>
                <w:rFonts w:cs="Arial"/>
                <w:b/>
                <w:bCs/>
                <w:color w:val="FFFFFF" w:themeColor="background1"/>
                <w:sz w:val="24"/>
              </w:rPr>
              <w:t>Advantages</w:t>
            </w:r>
          </w:p>
        </w:tc>
        <w:tc>
          <w:tcPr>
            <w:tcW w:w="4508" w:type="dxa"/>
            <w:shd w:val="clear" w:color="auto" w:fill="FC4421"/>
          </w:tcPr>
          <w:p w14:paraId="36243D37" w14:textId="77777777" w:rsidR="00115B71" w:rsidRPr="00C4105E" w:rsidRDefault="00115B71" w:rsidP="001951EF">
            <w:pPr>
              <w:rPr>
                <w:rFonts w:cs="Arial"/>
                <w:b/>
                <w:bCs/>
                <w:color w:val="FFFFFF" w:themeColor="background1"/>
                <w:sz w:val="24"/>
              </w:rPr>
            </w:pPr>
            <w:r w:rsidRPr="00C4105E">
              <w:rPr>
                <w:rFonts w:cs="Arial"/>
                <w:b/>
                <w:bCs/>
                <w:color w:val="FFFFFF" w:themeColor="background1"/>
                <w:sz w:val="24"/>
              </w:rPr>
              <w:t>Disadvantages</w:t>
            </w:r>
          </w:p>
        </w:tc>
      </w:tr>
      <w:tr w:rsidR="00115B71" w:rsidRPr="00FD6753" w14:paraId="732A6F78" w14:textId="77777777" w:rsidTr="001951EF">
        <w:tc>
          <w:tcPr>
            <w:tcW w:w="4508" w:type="dxa"/>
          </w:tcPr>
          <w:p w14:paraId="58C5551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55DE92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EC69E44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44B25E69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9DCB578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73E8B381" w14:textId="77777777" w:rsidTr="001951EF">
        <w:tc>
          <w:tcPr>
            <w:tcW w:w="4508" w:type="dxa"/>
          </w:tcPr>
          <w:p w14:paraId="3E03353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C1E860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A08BA1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BD7243A" w14:textId="77777777" w:rsidR="00115B71" w:rsidRPr="00FB2945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79576D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BFC478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08500B50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01CEC1AD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0EC3E767" w14:textId="77777777" w:rsidTr="001951EF">
        <w:tc>
          <w:tcPr>
            <w:tcW w:w="4508" w:type="dxa"/>
          </w:tcPr>
          <w:p w14:paraId="413B5BC5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D3C615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07033F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B860B8E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4076205A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7812CC6C" w14:textId="77777777" w:rsidTr="001951EF">
        <w:tc>
          <w:tcPr>
            <w:tcW w:w="4508" w:type="dxa"/>
          </w:tcPr>
          <w:p w14:paraId="0C911192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345BB58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D4FCB51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937C30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B4102BD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3E82E39B" w14:textId="77777777" w:rsidTr="001951EF">
        <w:tc>
          <w:tcPr>
            <w:tcW w:w="4508" w:type="dxa"/>
          </w:tcPr>
          <w:p w14:paraId="04393B2E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2A0159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7268754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C680C9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EB7068C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3D2B3BA0" w14:textId="77777777" w:rsidTr="001951EF">
        <w:tc>
          <w:tcPr>
            <w:tcW w:w="4508" w:type="dxa"/>
          </w:tcPr>
          <w:p w14:paraId="3E62745F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21729CA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DAB1CF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88265B4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D84728C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3E9B5001" w14:textId="77777777" w:rsidR="00115B71" w:rsidRDefault="00115B71" w:rsidP="005C004E">
      <w:pPr>
        <w:rPr>
          <w:rFonts w:cs="Arial"/>
          <w:b/>
          <w:bCs/>
          <w:sz w:val="24"/>
        </w:rPr>
      </w:pPr>
    </w:p>
    <w:p w14:paraId="6758F8E6" w14:textId="77777777" w:rsidR="00115B71" w:rsidRDefault="00115B71" w:rsidP="005C004E">
      <w:pPr>
        <w:rPr>
          <w:rFonts w:cs="Arial"/>
          <w:b/>
          <w:bCs/>
          <w:sz w:val="24"/>
        </w:rPr>
      </w:pPr>
    </w:p>
    <w:p w14:paraId="5B5174C8" w14:textId="77777777" w:rsidR="00115B71" w:rsidRPr="00FD6753" w:rsidRDefault="00115B71" w:rsidP="005C004E">
      <w:pPr>
        <w:rPr>
          <w:rFonts w:cs="Arial"/>
          <w:b/>
          <w:bCs/>
          <w:sz w:val="24"/>
        </w:rPr>
      </w:pPr>
    </w:p>
    <w:p w14:paraId="5EFA05B4" w14:textId="77777777" w:rsidR="00115B71" w:rsidRPr="00FD6753" w:rsidRDefault="00115B71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15B71" w:rsidRPr="00FD6753" w14:paraId="35D2DD3E" w14:textId="77777777" w:rsidTr="001951EF">
        <w:tc>
          <w:tcPr>
            <w:tcW w:w="4508" w:type="dxa"/>
          </w:tcPr>
          <w:p w14:paraId="38B9BD8E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48A9D165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115B71" w:rsidRPr="00FD6753" w14:paraId="28D38D66" w14:textId="77777777" w:rsidTr="001951EF">
        <w:tc>
          <w:tcPr>
            <w:tcW w:w="4508" w:type="dxa"/>
          </w:tcPr>
          <w:p w14:paraId="757E6D49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E337A97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7F2AA13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3739615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4519525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008B9503" w14:textId="77777777" w:rsidTr="001951EF">
        <w:tc>
          <w:tcPr>
            <w:tcW w:w="4508" w:type="dxa"/>
          </w:tcPr>
          <w:p w14:paraId="56E45D8B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1E56F0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9E0DE4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2BBD38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AAEF9C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5B0F3F3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533377E2" w14:textId="77777777" w:rsidTr="001951EF">
        <w:tc>
          <w:tcPr>
            <w:tcW w:w="4508" w:type="dxa"/>
          </w:tcPr>
          <w:p w14:paraId="05E03E81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6CA8700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2A9C97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6A20F0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72288D0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8B78344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251E78CE" w14:textId="77777777" w:rsidTr="001951EF">
        <w:tc>
          <w:tcPr>
            <w:tcW w:w="4508" w:type="dxa"/>
          </w:tcPr>
          <w:p w14:paraId="788AEB12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46906CE" w14:textId="77777777" w:rsidR="00115B71" w:rsidRDefault="00115B71" w:rsidP="001951EF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4C36CAA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D093CE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671B09A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290B939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439F9E47" w14:textId="77777777" w:rsidTr="001951EF">
        <w:tc>
          <w:tcPr>
            <w:tcW w:w="4508" w:type="dxa"/>
          </w:tcPr>
          <w:p w14:paraId="1D0D3A0D" w14:textId="77777777" w:rsidR="00115B71" w:rsidRPr="00FD6753" w:rsidRDefault="00115B71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1F78B594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74DAB2B9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050759BF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060AB5A7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63E78329" w14:textId="77777777" w:rsidR="00115B71" w:rsidRPr="00FD6753" w:rsidRDefault="00115B71" w:rsidP="001951EF">
            <w:pPr>
              <w:rPr>
                <w:rFonts w:cs="Arial"/>
                <w:sz w:val="24"/>
              </w:rPr>
            </w:pPr>
          </w:p>
        </w:tc>
      </w:tr>
    </w:tbl>
    <w:p w14:paraId="5D87D039" w14:textId="77777777" w:rsidR="00115B71" w:rsidRPr="00B61AAE" w:rsidRDefault="00115B71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3E4C1105" w14:textId="77777777" w:rsidR="00115B71" w:rsidRDefault="00115B71" w:rsidP="00474F67">
      <w:pPr>
        <w:rPr>
          <w:rFonts w:cs="Arial"/>
          <w:szCs w:val="22"/>
        </w:rPr>
      </w:pPr>
    </w:p>
    <w:p w14:paraId="0735BF64" w14:textId="77777777" w:rsidR="00115B71" w:rsidRDefault="00115B71" w:rsidP="00AD179E">
      <w:pPr>
        <w:pStyle w:val="Answer"/>
        <w:tabs>
          <w:tab w:val="left" w:pos="2400"/>
        </w:tabs>
      </w:pPr>
      <w:r>
        <w:tab/>
      </w:r>
    </w:p>
    <w:p w14:paraId="26155137" w14:textId="77777777" w:rsidR="00474F67" w:rsidRDefault="00474F67" w:rsidP="00474F67">
      <w:pPr>
        <w:rPr>
          <w:rFonts w:cs="Arial"/>
          <w:szCs w:val="22"/>
        </w:rPr>
      </w:pPr>
    </w:p>
    <w:p w14:paraId="1AD97670" w14:textId="77777777" w:rsidR="006E1028" w:rsidRDefault="006E1028" w:rsidP="006E1028">
      <w:pPr>
        <w:pStyle w:val="Answer"/>
      </w:pPr>
    </w:p>
    <w:sectPr w:rsidR="006E1028" w:rsidSect="009B7973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252AB" w14:textId="77777777" w:rsidR="00115B71" w:rsidRDefault="00115B71">
      <w:pPr>
        <w:spacing w:before="0" w:after="0"/>
      </w:pPr>
      <w:r>
        <w:separator/>
      </w:r>
    </w:p>
  </w:endnote>
  <w:endnote w:type="continuationSeparator" w:id="0">
    <w:p w14:paraId="45569B40" w14:textId="77777777" w:rsidR="00115B71" w:rsidRDefault="00115B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D3C0D" w14:textId="77777777" w:rsidR="009B7973" w:rsidRPr="00F03E33" w:rsidRDefault="009B7973" w:rsidP="009B7973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02459891" wp14:editId="42FA9DFC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D22EC78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7796A7E0" w14:textId="19F8316F" w:rsidR="00110217" w:rsidRPr="009B7973" w:rsidRDefault="00110217" w:rsidP="009B79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16DCC" w14:textId="77777777" w:rsidR="00115B71" w:rsidRDefault="00115B71">
      <w:pPr>
        <w:spacing w:before="0" w:after="0"/>
      </w:pPr>
      <w:r>
        <w:separator/>
      </w:r>
    </w:p>
  </w:footnote>
  <w:footnote w:type="continuationSeparator" w:id="0">
    <w:p w14:paraId="627BB934" w14:textId="77777777" w:rsidR="00115B71" w:rsidRDefault="00115B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1BF6B" w14:textId="77777777" w:rsidR="002C0AD6" w:rsidRPr="009C6DF4" w:rsidRDefault="002C0AD6" w:rsidP="002C0AD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0160C016" wp14:editId="77B5B7D2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C717B" w14:textId="77777777" w:rsidR="002C0AD6" w:rsidRPr="00631B61" w:rsidRDefault="002C0AD6" w:rsidP="002C0AD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26A3E00" w14:textId="77777777" w:rsidR="002C0AD6" w:rsidRPr="00631B61" w:rsidRDefault="002C0AD6" w:rsidP="002C0AD6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160C016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20C717B" w14:textId="77777777" w:rsidR="002C0AD6" w:rsidRPr="00631B61" w:rsidRDefault="002C0AD6" w:rsidP="002C0AD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26A3E00" w14:textId="77777777" w:rsidR="002C0AD6" w:rsidRPr="00631B61" w:rsidRDefault="002C0AD6" w:rsidP="002C0AD6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EE94E8E" w14:textId="77777777" w:rsidR="002C0AD6" w:rsidRPr="008B4906" w:rsidRDefault="002C0AD6" w:rsidP="002C0AD6">
    <w:pPr>
      <w:pStyle w:val="Header"/>
    </w:pPr>
  </w:p>
  <w:p w14:paraId="47775987" w14:textId="77777777" w:rsidR="002C0AD6" w:rsidRPr="006C3952" w:rsidRDefault="002C0AD6" w:rsidP="002C0AD6">
    <w:pPr>
      <w:pStyle w:val="Header"/>
    </w:pPr>
  </w:p>
  <w:p w14:paraId="48B275DF" w14:textId="77777777" w:rsidR="002C0AD6" w:rsidRPr="001509F1" w:rsidRDefault="002C0AD6" w:rsidP="002C0AD6">
    <w:pPr>
      <w:pStyle w:val="Header"/>
    </w:pPr>
  </w:p>
  <w:p w14:paraId="059E71F1" w14:textId="5312C495" w:rsidR="00110217" w:rsidRPr="002C0AD6" w:rsidRDefault="00110217" w:rsidP="002C0A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812201">
    <w:abstractNumId w:val="4"/>
  </w:num>
  <w:num w:numId="2" w16cid:durableId="2059014273">
    <w:abstractNumId w:val="14"/>
  </w:num>
  <w:num w:numId="3" w16cid:durableId="516846967">
    <w:abstractNumId w:val="21"/>
  </w:num>
  <w:num w:numId="4" w16cid:durableId="619411385">
    <w:abstractNumId w:val="16"/>
  </w:num>
  <w:num w:numId="5" w16cid:durableId="1388143233">
    <w:abstractNumId w:val="7"/>
  </w:num>
  <w:num w:numId="6" w16cid:durableId="469523468">
    <w:abstractNumId w:val="15"/>
  </w:num>
  <w:num w:numId="7" w16cid:durableId="71589014">
    <w:abstractNumId w:val="7"/>
  </w:num>
  <w:num w:numId="8" w16cid:durableId="1287003693">
    <w:abstractNumId w:val="1"/>
  </w:num>
  <w:num w:numId="9" w16cid:durableId="1753163668">
    <w:abstractNumId w:val="7"/>
    <w:lvlOverride w:ilvl="0">
      <w:startOverride w:val="1"/>
    </w:lvlOverride>
  </w:num>
  <w:num w:numId="10" w16cid:durableId="1043555339">
    <w:abstractNumId w:val="17"/>
  </w:num>
  <w:num w:numId="11" w16cid:durableId="1335567283">
    <w:abstractNumId w:val="13"/>
  </w:num>
  <w:num w:numId="12" w16cid:durableId="1555848499">
    <w:abstractNumId w:val="5"/>
  </w:num>
  <w:num w:numId="13" w16cid:durableId="1271354520">
    <w:abstractNumId w:val="12"/>
  </w:num>
  <w:num w:numId="14" w16cid:durableId="1336222946">
    <w:abstractNumId w:val="18"/>
  </w:num>
  <w:num w:numId="15" w16cid:durableId="1979603879">
    <w:abstractNumId w:val="10"/>
  </w:num>
  <w:num w:numId="16" w16cid:durableId="127088366">
    <w:abstractNumId w:val="6"/>
  </w:num>
  <w:num w:numId="17" w16cid:durableId="1902398402">
    <w:abstractNumId w:val="23"/>
  </w:num>
  <w:num w:numId="18" w16cid:durableId="364598929">
    <w:abstractNumId w:val="24"/>
  </w:num>
  <w:num w:numId="19" w16cid:durableId="457261200">
    <w:abstractNumId w:val="3"/>
  </w:num>
  <w:num w:numId="20" w16cid:durableId="824472678">
    <w:abstractNumId w:val="2"/>
  </w:num>
  <w:num w:numId="21" w16cid:durableId="1551964164">
    <w:abstractNumId w:val="8"/>
  </w:num>
  <w:num w:numId="22" w16cid:durableId="159010401">
    <w:abstractNumId w:val="8"/>
    <w:lvlOverride w:ilvl="0">
      <w:startOverride w:val="1"/>
    </w:lvlOverride>
  </w:num>
  <w:num w:numId="23" w16cid:durableId="637419883">
    <w:abstractNumId w:val="22"/>
  </w:num>
  <w:num w:numId="24" w16cid:durableId="1789860318">
    <w:abstractNumId w:val="8"/>
    <w:lvlOverride w:ilvl="0">
      <w:startOverride w:val="1"/>
    </w:lvlOverride>
  </w:num>
  <w:num w:numId="25" w16cid:durableId="1136027372">
    <w:abstractNumId w:val="8"/>
    <w:lvlOverride w:ilvl="0">
      <w:startOverride w:val="1"/>
    </w:lvlOverride>
  </w:num>
  <w:num w:numId="26" w16cid:durableId="1105921618">
    <w:abstractNumId w:val="9"/>
  </w:num>
  <w:num w:numId="27" w16cid:durableId="1494221235">
    <w:abstractNumId w:val="19"/>
  </w:num>
  <w:num w:numId="28" w16cid:durableId="841243090">
    <w:abstractNumId w:val="8"/>
    <w:lvlOverride w:ilvl="0">
      <w:startOverride w:val="1"/>
    </w:lvlOverride>
  </w:num>
  <w:num w:numId="29" w16cid:durableId="1593514548">
    <w:abstractNumId w:val="20"/>
  </w:num>
  <w:num w:numId="30" w16cid:durableId="524294011">
    <w:abstractNumId w:val="8"/>
  </w:num>
  <w:num w:numId="31" w16cid:durableId="1245260675">
    <w:abstractNumId w:val="8"/>
    <w:lvlOverride w:ilvl="0">
      <w:startOverride w:val="1"/>
    </w:lvlOverride>
  </w:num>
  <w:num w:numId="32" w16cid:durableId="824783959">
    <w:abstractNumId w:val="8"/>
    <w:lvlOverride w:ilvl="0">
      <w:startOverride w:val="1"/>
    </w:lvlOverride>
  </w:num>
  <w:num w:numId="33" w16cid:durableId="2054190792">
    <w:abstractNumId w:val="0"/>
  </w:num>
  <w:num w:numId="34" w16cid:durableId="7648125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B71"/>
    <w:rsid w:val="00002DC1"/>
    <w:rsid w:val="000033BD"/>
    <w:rsid w:val="0007243A"/>
    <w:rsid w:val="00082C62"/>
    <w:rsid w:val="000B231F"/>
    <w:rsid w:val="000C1804"/>
    <w:rsid w:val="000E194B"/>
    <w:rsid w:val="00110217"/>
    <w:rsid w:val="00115B71"/>
    <w:rsid w:val="00152AC3"/>
    <w:rsid w:val="00156AF3"/>
    <w:rsid w:val="0019491D"/>
    <w:rsid w:val="001F74AD"/>
    <w:rsid w:val="002172C1"/>
    <w:rsid w:val="002C0AD6"/>
    <w:rsid w:val="002C560A"/>
    <w:rsid w:val="002D07A8"/>
    <w:rsid w:val="003405EA"/>
    <w:rsid w:val="003916EC"/>
    <w:rsid w:val="003F7F14"/>
    <w:rsid w:val="00404B31"/>
    <w:rsid w:val="00474F67"/>
    <w:rsid w:val="0048500D"/>
    <w:rsid w:val="00524E1B"/>
    <w:rsid w:val="005546D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75BF"/>
    <w:rsid w:val="00797FA7"/>
    <w:rsid w:val="008C1F1C"/>
    <w:rsid w:val="008D47A6"/>
    <w:rsid w:val="009975A0"/>
    <w:rsid w:val="009B7973"/>
    <w:rsid w:val="009C5C6E"/>
    <w:rsid w:val="00A2454C"/>
    <w:rsid w:val="00A24BD6"/>
    <w:rsid w:val="00AE245C"/>
    <w:rsid w:val="00B054EC"/>
    <w:rsid w:val="00B634AC"/>
    <w:rsid w:val="00BE2C21"/>
    <w:rsid w:val="00C01D20"/>
    <w:rsid w:val="00C06474"/>
    <w:rsid w:val="00C202BF"/>
    <w:rsid w:val="00C4105E"/>
    <w:rsid w:val="00C858D7"/>
    <w:rsid w:val="00C92F19"/>
    <w:rsid w:val="00CC3B85"/>
    <w:rsid w:val="00D073BC"/>
    <w:rsid w:val="00D51C40"/>
    <w:rsid w:val="00D56B82"/>
    <w:rsid w:val="00DA2485"/>
    <w:rsid w:val="00DE29A8"/>
    <w:rsid w:val="00E73652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E172F5C"/>
  <w15:docId w15:val="{7698AF4E-D096-4E29-81B1-C2BA9011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15B7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1DAA86-A906-4302-BA3C-C41E5AFA07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71B1A-E9D2-45C5-B7B4-77C9E3416C82}">
  <ds:schemaRefs>
    <ds:schemaRef ds:uri="7c04300a-231c-4281-9146-a98f6f4a7aff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01e15224-84b2-4570-bdea-a67bb94d0921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AD40D55-B8C5-40AB-B7C9-1B111F413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20</TotalTime>
  <Pages>2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2021-09-21T13:46:00Z</dcterms:created>
  <dcterms:modified xsi:type="dcterms:W3CDTF">2025-06-16T13:14:00Z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2025-05-30T10:59:40Z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418ec3bd-bc7a-40d8-9c2a-3f78ac13e3dc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